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2EF213AC" w14:textId="77777777" w:rsidTr="00A54692">
        <w:tc>
          <w:tcPr>
            <w:tcW w:w="9062" w:type="dxa"/>
          </w:tcPr>
          <w:p w14:paraId="08BBFD53" w14:textId="6F0E3B3F" w:rsidR="0002103C" w:rsidRPr="0098366D" w:rsidRDefault="005527B8" w:rsidP="002877E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5527B8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Exercice par le salarié de son droit d'opposition au bulletin de paie électronique</w:t>
            </w:r>
          </w:p>
        </w:tc>
      </w:tr>
    </w:tbl>
    <w:p w14:paraId="17E98202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42D3601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4C0DC00F" w14:textId="77777777" w:rsidR="00790B44" w:rsidRDefault="00790B44" w:rsidP="0025118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057DB5CF" w14:textId="6538B893" w:rsidR="0025118F" w:rsidRPr="0025118F" w:rsidRDefault="0025118F" w:rsidP="0025118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25118F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25118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25118F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762D9EC3" w14:textId="77777777" w:rsidR="005527B8" w:rsidRPr="005527B8" w:rsidRDefault="005527B8" w:rsidP="005527B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527B8">
        <w:rPr>
          <w:rFonts w:ascii="Arial" w:eastAsia="Times New Roman" w:hAnsi="Arial" w:cs="Arial"/>
          <w:bCs/>
          <w:lang w:eastAsia="fr-FR"/>
        </w:rPr>
        <w:t>Objet : opposition au bulletin de salaire électronique</w:t>
      </w:r>
    </w:p>
    <w:p w14:paraId="13AEE4A6" w14:textId="19CC5F4E" w:rsidR="005527B8" w:rsidRPr="005527B8" w:rsidRDefault="005527B8" w:rsidP="005527B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527B8">
        <w:rPr>
          <w:rFonts w:ascii="Arial" w:eastAsia="Times New Roman" w:hAnsi="Arial" w:cs="Arial"/>
          <w:bCs/>
          <w:lang w:eastAsia="fr-FR"/>
        </w:rPr>
        <w:t xml:space="preserve"> (Madame/Monsieur),</w:t>
      </w:r>
    </w:p>
    <w:p w14:paraId="378666CF" w14:textId="77777777" w:rsidR="005527B8" w:rsidRPr="005527B8" w:rsidRDefault="005527B8" w:rsidP="005527B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color w:val="EE0000"/>
          <w:lang w:eastAsia="fr-FR"/>
        </w:rPr>
      </w:pPr>
      <w:r w:rsidRPr="005527B8">
        <w:rPr>
          <w:rFonts w:ascii="Arial" w:eastAsia="Times New Roman" w:hAnsi="Arial" w:cs="Arial"/>
          <w:bCs/>
          <w:color w:val="EE0000"/>
          <w:lang w:eastAsia="fr-FR"/>
        </w:rPr>
        <w:t xml:space="preserve">  * En cas de mise en place du bulletin de salaire électronique dans l'entreprise, indiquer :</w:t>
      </w:r>
    </w:p>
    <w:p w14:paraId="3A22D703" w14:textId="77777777" w:rsidR="005527B8" w:rsidRPr="005527B8" w:rsidRDefault="005527B8" w:rsidP="005527B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527B8">
        <w:rPr>
          <w:rFonts w:ascii="Arial" w:eastAsia="Times New Roman" w:hAnsi="Arial" w:cs="Arial"/>
          <w:bCs/>
          <w:lang w:eastAsia="fr-FR"/>
        </w:rPr>
        <w:t>Par lettre du</w:t>
      </w:r>
      <w:proofErr w:type="gramStart"/>
      <w:r w:rsidRPr="005527B8">
        <w:rPr>
          <w:rFonts w:ascii="Arial" w:eastAsia="Times New Roman" w:hAnsi="Arial" w:cs="Arial"/>
          <w:bCs/>
          <w:lang w:eastAsia="fr-FR"/>
        </w:rPr>
        <w:t xml:space="preserve"> ....</w:t>
      </w:r>
      <w:proofErr w:type="gramEnd"/>
      <w:r w:rsidRPr="005527B8">
        <w:rPr>
          <w:rFonts w:ascii="Arial" w:eastAsia="Times New Roman" w:hAnsi="Arial" w:cs="Arial"/>
          <w:bCs/>
          <w:lang w:eastAsia="fr-FR"/>
        </w:rPr>
        <w:t>. (date de la lettre d'information de l'employeur), vous m'informez qu'à compter du mois de</w:t>
      </w:r>
      <w:proofErr w:type="gramStart"/>
      <w:r w:rsidRPr="005527B8">
        <w:rPr>
          <w:rFonts w:ascii="Arial" w:eastAsia="Times New Roman" w:hAnsi="Arial" w:cs="Arial"/>
          <w:bCs/>
          <w:lang w:eastAsia="fr-FR"/>
        </w:rPr>
        <w:t xml:space="preserve"> ....</w:t>
      </w:r>
      <w:proofErr w:type="gramEnd"/>
      <w:r w:rsidRPr="005527B8">
        <w:rPr>
          <w:rFonts w:ascii="Arial" w:eastAsia="Times New Roman" w:hAnsi="Arial" w:cs="Arial"/>
          <w:bCs/>
          <w:lang w:eastAsia="fr-FR"/>
        </w:rPr>
        <w:t>. (mois), mes bulletins de salaire seront déposés dans un coffre-fort électronique sous le format</w:t>
      </w:r>
      <w:proofErr w:type="gramStart"/>
      <w:r w:rsidRPr="005527B8">
        <w:rPr>
          <w:rFonts w:ascii="Arial" w:eastAsia="Times New Roman" w:hAnsi="Arial" w:cs="Arial"/>
          <w:bCs/>
          <w:lang w:eastAsia="fr-FR"/>
        </w:rPr>
        <w:t xml:space="preserve"> ....</w:t>
      </w:r>
      <w:proofErr w:type="gramEnd"/>
      <w:r w:rsidRPr="005527B8">
        <w:rPr>
          <w:rFonts w:ascii="Arial" w:eastAsia="Times New Roman" w:hAnsi="Arial" w:cs="Arial"/>
          <w:bCs/>
          <w:lang w:eastAsia="fr-FR"/>
        </w:rPr>
        <w:t>. (nom du format indiqué dans la lettre d'information de l'employeur).</w:t>
      </w:r>
    </w:p>
    <w:p w14:paraId="659F5053" w14:textId="74A9F8E7" w:rsidR="005527B8" w:rsidRPr="005527B8" w:rsidRDefault="005527B8" w:rsidP="005527B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color w:val="EE0000"/>
          <w:lang w:eastAsia="fr-FR"/>
        </w:rPr>
      </w:pPr>
      <w:r w:rsidRPr="005527B8">
        <w:rPr>
          <w:rFonts w:ascii="Arial" w:eastAsia="Times New Roman" w:hAnsi="Arial" w:cs="Arial"/>
          <w:bCs/>
          <w:color w:val="EE0000"/>
          <w:lang w:eastAsia="fr-FR"/>
        </w:rPr>
        <w:t xml:space="preserve">  * En cas </w:t>
      </w:r>
      <w:r w:rsidR="00D1095E">
        <w:rPr>
          <w:rFonts w:ascii="Arial" w:eastAsia="Times New Roman" w:hAnsi="Arial" w:cs="Arial"/>
          <w:bCs/>
          <w:color w:val="EE0000"/>
          <w:lang w:eastAsia="fr-FR"/>
        </w:rPr>
        <w:t xml:space="preserve">de nouvel </w:t>
      </w:r>
      <w:r w:rsidRPr="005527B8">
        <w:rPr>
          <w:rFonts w:ascii="Arial" w:eastAsia="Times New Roman" w:hAnsi="Arial" w:cs="Arial"/>
          <w:bCs/>
          <w:color w:val="EE0000"/>
          <w:lang w:eastAsia="fr-FR"/>
        </w:rPr>
        <w:t>embauche, remplacer par :</w:t>
      </w:r>
    </w:p>
    <w:p w14:paraId="2BD96FDF" w14:textId="77777777" w:rsidR="005527B8" w:rsidRPr="005527B8" w:rsidRDefault="005527B8" w:rsidP="005527B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527B8">
        <w:rPr>
          <w:rFonts w:ascii="Arial" w:eastAsia="Times New Roman" w:hAnsi="Arial" w:cs="Arial"/>
          <w:bCs/>
          <w:lang w:eastAsia="fr-FR"/>
        </w:rPr>
        <w:t>Par lettre du</w:t>
      </w:r>
      <w:proofErr w:type="gramStart"/>
      <w:r w:rsidRPr="005527B8">
        <w:rPr>
          <w:rFonts w:ascii="Arial" w:eastAsia="Times New Roman" w:hAnsi="Arial" w:cs="Arial"/>
          <w:bCs/>
          <w:lang w:eastAsia="fr-FR"/>
        </w:rPr>
        <w:t xml:space="preserve"> ....</w:t>
      </w:r>
      <w:proofErr w:type="gramEnd"/>
      <w:r w:rsidRPr="005527B8">
        <w:rPr>
          <w:rFonts w:ascii="Arial" w:eastAsia="Times New Roman" w:hAnsi="Arial" w:cs="Arial"/>
          <w:bCs/>
          <w:lang w:eastAsia="fr-FR"/>
        </w:rPr>
        <w:t>. (date de la lettre d'information de l'employeur), vous m'informez qu'à compter de la première paie suivant mon embauche, mes bulletins de salaire seront déposés dans un coffre-fort électronique sous format</w:t>
      </w:r>
      <w:proofErr w:type="gramStart"/>
      <w:r w:rsidRPr="005527B8">
        <w:rPr>
          <w:rFonts w:ascii="Arial" w:eastAsia="Times New Roman" w:hAnsi="Arial" w:cs="Arial"/>
          <w:bCs/>
          <w:lang w:eastAsia="fr-FR"/>
        </w:rPr>
        <w:t xml:space="preserve"> ....</w:t>
      </w:r>
      <w:proofErr w:type="gramEnd"/>
      <w:r w:rsidRPr="005527B8">
        <w:rPr>
          <w:rFonts w:ascii="Arial" w:eastAsia="Times New Roman" w:hAnsi="Arial" w:cs="Arial"/>
          <w:bCs/>
          <w:lang w:eastAsia="fr-FR"/>
        </w:rPr>
        <w:t>. (nom du format indiqué dans la lettre d'information de l'employeur).</w:t>
      </w:r>
    </w:p>
    <w:p w14:paraId="2F171202" w14:textId="66E605D7" w:rsidR="005527B8" w:rsidRDefault="005527B8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5527B8">
        <w:rPr>
          <w:rFonts w:ascii="Arial" w:eastAsia="Times New Roman" w:hAnsi="Arial" w:cs="Arial"/>
          <w:bCs/>
          <w:lang w:eastAsia="fr-FR"/>
        </w:rPr>
        <w:t>Par la présente, je vous signifie mon opposition, conformément à l'article D. 3243-7 du code du travail, à l'émission de mon bulletin de salaire sous forme électronique. Je souhaite que celui-ci me soit remis sous format papier.</w:t>
      </w:r>
    </w:p>
    <w:p w14:paraId="04161BEF" w14:textId="77777777" w:rsidR="005527B8" w:rsidRDefault="005527B8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49CDD96B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1513EE1D" w14:textId="56588331" w:rsidR="00FF3D9B" w:rsidRPr="006436A4" w:rsidRDefault="00A54692" w:rsidP="00B856F9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FF3D9B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3F31F" w14:textId="77777777" w:rsidR="00CC688B" w:rsidRDefault="00CC688B" w:rsidP="002C45CC">
      <w:pPr>
        <w:spacing w:after="0" w:line="240" w:lineRule="auto"/>
      </w:pPr>
      <w:r>
        <w:separator/>
      </w:r>
    </w:p>
  </w:endnote>
  <w:endnote w:type="continuationSeparator" w:id="0">
    <w:p w14:paraId="14CC905F" w14:textId="77777777" w:rsidR="00CC688B" w:rsidRDefault="00CC688B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A4736" w14:textId="77777777" w:rsidR="00CC688B" w:rsidRDefault="00CC688B" w:rsidP="002C45CC">
      <w:pPr>
        <w:spacing w:after="0" w:line="240" w:lineRule="auto"/>
      </w:pPr>
      <w:r>
        <w:separator/>
      </w:r>
    </w:p>
  </w:footnote>
  <w:footnote w:type="continuationSeparator" w:id="0">
    <w:p w14:paraId="2A80FB2F" w14:textId="77777777" w:rsidR="00CC688B" w:rsidRDefault="00CC688B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67E9D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23B43962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7E8"/>
    <w:rsid w:val="0000435F"/>
    <w:rsid w:val="0000541B"/>
    <w:rsid w:val="0002103C"/>
    <w:rsid w:val="00035116"/>
    <w:rsid w:val="00185DF4"/>
    <w:rsid w:val="0025118F"/>
    <w:rsid w:val="002877E8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527B8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90B44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A667F"/>
    <w:rsid w:val="00AB40EF"/>
    <w:rsid w:val="00AD23E3"/>
    <w:rsid w:val="00AE2DE2"/>
    <w:rsid w:val="00AE701E"/>
    <w:rsid w:val="00B856F9"/>
    <w:rsid w:val="00BA0480"/>
    <w:rsid w:val="00BB2564"/>
    <w:rsid w:val="00BF7483"/>
    <w:rsid w:val="00C3745A"/>
    <w:rsid w:val="00CC688B"/>
    <w:rsid w:val="00D1095E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04C7E"/>
    <w:rsid w:val="00F230ED"/>
    <w:rsid w:val="00FA0352"/>
    <w:rsid w:val="00FA096F"/>
    <w:rsid w:val="00FA6D1C"/>
    <w:rsid w:val="00FB125A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BF7B6"/>
  <w15:docId w15:val="{1BDFCE22-5102-4724-8501-AE222D790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6CD7A-959B-4E24-9E29-FED107801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7</cp:revision>
  <dcterms:created xsi:type="dcterms:W3CDTF">2016-02-16T16:28:00Z</dcterms:created>
  <dcterms:modified xsi:type="dcterms:W3CDTF">2026-05-13T12:07:00Z</dcterms:modified>
</cp:coreProperties>
</file>